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46A" w:rsidRDefault="005C046A" w:rsidP="004A1AFA">
      <w:pPr>
        <w:jc w:val="center"/>
        <w:rPr>
          <w:sz w:val="28"/>
          <w:szCs w:val="28"/>
        </w:rPr>
      </w:pPr>
    </w:p>
    <w:p w:rsidR="005C046A" w:rsidRDefault="005C046A" w:rsidP="004A1AF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C046A" w:rsidRDefault="005C046A" w:rsidP="004A1A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C046A" w:rsidRDefault="005C046A" w:rsidP="004A1AFA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5C046A" w:rsidRDefault="005C046A" w:rsidP="004A1AFA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5C046A">
        <w:tc>
          <w:tcPr>
            <w:tcW w:w="1384" w:type="dxa"/>
            <w:vMerge w:val="restart"/>
            <w:vAlign w:val="center"/>
          </w:tcPr>
          <w:p w:rsidR="005C046A" w:rsidRDefault="005C046A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5C046A" w:rsidRDefault="005C046A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5C046A" w:rsidRDefault="005C046A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5C046A" w:rsidRDefault="005C046A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5C046A" w:rsidRDefault="005C046A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5C046A" w:rsidRDefault="005C046A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5C046A" w:rsidRDefault="005C046A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5C046A" w:rsidRDefault="005C046A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5C046A" w:rsidRDefault="005C046A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C046A">
        <w:tc>
          <w:tcPr>
            <w:tcW w:w="1384" w:type="dxa"/>
            <w:vMerge/>
            <w:vAlign w:val="center"/>
          </w:tcPr>
          <w:p w:rsidR="005C046A" w:rsidRDefault="005C046A" w:rsidP="003F44FF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5C046A" w:rsidRDefault="005C046A" w:rsidP="003F44FF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5C046A" w:rsidRPr="005060A1" w:rsidRDefault="005C046A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C046A" w:rsidRPr="005060A1" w:rsidRDefault="005C046A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5C046A" w:rsidRPr="005060A1" w:rsidRDefault="005C046A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5C046A" w:rsidRPr="005060A1" w:rsidRDefault="005C046A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5C046A" w:rsidRPr="005060A1" w:rsidRDefault="005C046A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C046A" w:rsidRPr="005060A1" w:rsidRDefault="005C046A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5C046A" w:rsidRPr="005060A1" w:rsidRDefault="005C046A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5C046A" w:rsidRDefault="005C046A" w:rsidP="003F44F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C046A" w:rsidRDefault="005C046A" w:rsidP="003F44F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C046A" w:rsidRDefault="005C046A" w:rsidP="003F44FF">
            <w:pPr>
              <w:rPr>
                <w:lang w:eastAsia="en-US"/>
              </w:rPr>
            </w:pPr>
          </w:p>
        </w:tc>
      </w:tr>
      <w:tr w:rsidR="005C046A">
        <w:trPr>
          <w:trHeight w:val="1533"/>
        </w:trPr>
        <w:tc>
          <w:tcPr>
            <w:tcW w:w="1384" w:type="dxa"/>
          </w:tcPr>
          <w:p w:rsidR="005C046A" w:rsidRPr="005060A1" w:rsidRDefault="005C046A" w:rsidP="003F44FF">
            <w:pPr>
              <w:rPr>
                <w:color w:val="333333"/>
                <w:lang w:eastAsia="en-US"/>
              </w:rPr>
            </w:pPr>
            <w:r w:rsidRPr="005060A1">
              <w:rPr>
                <w:color w:val="333333"/>
                <w:lang w:eastAsia="en-US"/>
              </w:rPr>
              <w:t>Зязева Е.В.</w:t>
            </w:r>
          </w:p>
        </w:tc>
        <w:tc>
          <w:tcPr>
            <w:tcW w:w="1602" w:type="dxa"/>
          </w:tcPr>
          <w:p w:rsidR="005C046A" w:rsidRPr="005060A1" w:rsidRDefault="005C046A" w:rsidP="003F44FF">
            <w:pPr>
              <w:jc w:val="center"/>
              <w:rPr>
                <w:color w:val="333333"/>
                <w:lang w:eastAsia="en-US"/>
              </w:rPr>
            </w:pPr>
            <w:r w:rsidRPr="005060A1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«Таяндин-ская</w:t>
            </w:r>
            <w:r w:rsidRPr="005060A1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5C046A" w:rsidRDefault="005C046A" w:rsidP="003F44FF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  <w:p w:rsidR="005C046A" w:rsidRDefault="005C046A" w:rsidP="003F44FF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C046A" w:rsidRPr="005060A1" w:rsidRDefault="005C046A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5060A1">
              <w:rPr>
                <w:color w:val="333333"/>
                <w:lang w:eastAsia="en-US"/>
              </w:rPr>
              <w:t>олевая</w:t>
            </w:r>
          </w:p>
          <w:p w:rsidR="005C046A" w:rsidRPr="005060A1" w:rsidRDefault="005C046A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1/4 </w:t>
            </w:r>
          </w:p>
          <w:p w:rsidR="005C046A" w:rsidRPr="005060A1" w:rsidRDefault="005C046A" w:rsidP="003F44F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5C046A" w:rsidRPr="005060A1" w:rsidRDefault="005C046A" w:rsidP="003F44FF">
            <w:pPr>
              <w:jc w:val="center"/>
              <w:rPr>
                <w:color w:val="333333"/>
                <w:lang w:eastAsia="en-US"/>
              </w:rPr>
            </w:pPr>
            <w:r w:rsidRPr="005060A1">
              <w:rPr>
                <w:color w:val="333333"/>
                <w:lang w:eastAsia="en-US"/>
              </w:rPr>
              <w:t>98,2</w:t>
            </w:r>
          </w:p>
          <w:p w:rsidR="005C046A" w:rsidRPr="005060A1" w:rsidRDefault="005C046A" w:rsidP="003F44F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5C046A" w:rsidRPr="005060A1" w:rsidRDefault="005C046A" w:rsidP="003F44FF">
            <w:pPr>
              <w:jc w:val="center"/>
              <w:rPr>
                <w:color w:val="333333"/>
                <w:lang w:eastAsia="en-US"/>
              </w:rPr>
            </w:pPr>
            <w:r w:rsidRPr="005060A1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Земель</w:t>
            </w:r>
            <w:r>
              <w:rPr>
                <w:color w:val="800000"/>
                <w:lang w:eastAsia="en-US"/>
              </w:rPr>
              <w:t>-</w:t>
            </w:r>
            <w:r w:rsidRPr="005060A1">
              <w:rPr>
                <w:color w:val="800000"/>
                <w:lang w:eastAsia="en-US"/>
              </w:rPr>
              <w:t>н</w:t>
            </w:r>
            <w:r>
              <w:rPr>
                <w:color w:val="800000"/>
                <w:lang w:eastAsia="en-US"/>
              </w:rPr>
              <w:t xml:space="preserve">ый </w:t>
            </w:r>
            <w:r w:rsidRPr="005060A1">
              <w:rPr>
                <w:color w:val="800000"/>
                <w:lang w:eastAsia="en-US"/>
              </w:rPr>
              <w:t>участок</w:t>
            </w:r>
          </w:p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</w:p>
          <w:p w:rsidR="005C046A" w:rsidRDefault="005C046A" w:rsidP="003F44FF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C046A" w:rsidRPr="005060A1" w:rsidRDefault="005C046A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3058</w:t>
            </w:r>
          </w:p>
        </w:tc>
        <w:tc>
          <w:tcPr>
            <w:tcW w:w="1080" w:type="dxa"/>
          </w:tcPr>
          <w:p w:rsidR="005C046A" w:rsidRPr="005060A1" w:rsidRDefault="005C046A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5C046A" w:rsidRDefault="005C046A" w:rsidP="003F44FF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 Шевроле Лачетти</w:t>
            </w:r>
          </w:p>
          <w:p w:rsidR="005C046A" w:rsidRDefault="005C046A" w:rsidP="003F44FF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5C046A" w:rsidRPr="005060A1" w:rsidRDefault="005C046A" w:rsidP="003F44F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693764,01</w:t>
            </w:r>
          </w:p>
        </w:tc>
        <w:tc>
          <w:tcPr>
            <w:tcW w:w="1740" w:type="dxa"/>
          </w:tcPr>
          <w:p w:rsidR="005C046A" w:rsidRPr="005060A1" w:rsidRDefault="005C046A" w:rsidP="003F44FF">
            <w:pPr>
              <w:rPr>
                <w:color w:val="333333"/>
                <w:lang w:val="en-US" w:eastAsia="en-US"/>
              </w:rPr>
            </w:pPr>
          </w:p>
        </w:tc>
      </w:tr>
      <w:tr w:rsidR="005C046A">
        <w:tc>
          <w:tcPr>
            <w:tcW w:w="1384" w:type="dxa"/>
          </w:tcPr>
          <w:p w:rsidR="005C046A" w:rsidRDefault="005C046A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5C046A" w:rsidRPr="005060A1" w:rsidRDefault="005C046A" w:rsidP="003F44FF">
            <w:pPr>
              <w:jc w:val="center"/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1) Земельнучасток</w:t>
            </w:r>
          </w:p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</w:p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2)Квар-тира</w:t>
            </w:r>
          </w:p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</w:p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Инди-видуаль-ная</w:t>
            </w:r>
          </w:p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5060A1">
              <w:rPr>
                <w:color w:val="800000"/>
                <w:lang w:eastAsia="en-US"/>
              </w:rPr>
              <w:t>олевая</w:t>
            </w:r>
          </w:p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1/4</w:t>
            </w:r>
          </w:p>
        </w:tc>
        <w:tc>
          <w:tcPr>
            <w:tcW w:w="1080" w:type="dxa"/>
          </w:tcPr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3058</w:t>
            </w:r>
          </w:p>
          <w:p w:rsidR="005C046A" w:rsidRPr="005060A1" w:rsidRDefault="005C046A" w:rsidP="003F44FF">
            <w:pPr>
              <w:jc w:val="center"/>
              <w:rPr>
                <w:color w:val="800000"/>
                <w:lang w:eastAsia="en-US"/>
              </w:rPr>
            </w:pPr>
          </w:p>
          <w:p w:rsidR="005C046A" w:rsidRPr="005060A1" w:rsidRDefault="005C046A" w:rsidP="003F44FF">
            <w:pPr>
              <w:jc w:val="center"/>
              <w:rPr>
                <w:color w:val="800000"/>
                <w:lang w:eastAsia="en-US"/>
              </w:rPr>
            </w:pPr>
          </w:p>
          <w:p w:rsidR="005C046A" w:rsidRPr="005060A1" w:rsidRDefault="005C046A" w:rsidP="003F44FF">
            <w:pPr>
              <w:jc w:val="center"/>
              <w:rPr>
                <w:color w:val="800000"/>
                <w:lang w:eastAsia="en-US"/>
              </w:rPr>
            </w:pPr>
          </w:p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98,2</w:t>
            </w:r>
          </w:p>
        </w:tc>
        <w:tc>
          <w:tcPr>
            <w:tcW w:w="971" w:type="dxa"/>
          </w:tcPr>
          <w:p w:rsidR="005C046A" w:rsidRPr="005060A1" w:rsidRDefault="005C046A" w:rsidP="003F44FF">
            <w:pPr>
              <w:jc w:val="center"/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Россия</w:t>
            </w:r>
          </w:p>
          <w:p w:rsidR="005C046A" w:rsidRPr="005060A1" w:rsidRDefault="005C046A" w:rsidP="003F44FF">
            <w:pPr>
              <w:jc w:val="center"/>
              <w:rPr>
                <w:color w:val="800000"/>
                <w:lang w:eastAsia="en-US"/>
              </w:rPr>
            </w:pPr>
          </w:p>
          <w:p w:rsidR="005C046A" w:rsidRPr="005060A1" w:rsidRDefault="005C046A" w:rsidP="003F44FF">
            <w:pPr>
              <w:jc w:val="center"/>
              <w:rPr>
                <w:color w:val="800000"/>
                <w:lang w:eastAsia="en-US"/>
              </w:rPr>
            </w:pPr>
          </w:p>
          <w:p w:rsidR="005C046A" w:rsidRPr="005060A1" w:rsidRDefault="005C046A" w:rsidP="003F44FF">
            <w:pPr>
              <w:jc w:val="center"/>
              <w:rPr>
                <w:color w:val="800000"/>
                <w:lang w:eastAsia="en-US"/>
              </w:rPr>
            </w:pPr>
          </w:p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Россия</w:t>
            </w:r>
          </w:p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C046A" w:rsidRPr="005060A1" w:rsidRDefault="005C046A" w:rsidP="003F44F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C046A" w:rsidRPr="005060A1" w:rsidRDefault="005C046A" w:rsidP="003F44F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Автомобиль легковой</w:t>
            </w:r>
            <w:r>
              <w:rPr>
                <w:color w:val="800000"/>
                <w:lang w:eastAsia="en-US"/>
              </w:rPr>
              <w:t>:</w:t>
            </w:r>
          </w:p>
          <w:p w:rsidR="005C046A" w:rsidRPr="005060A1" w:rsidRDefault="005C046A" w:rsidP="003F44FF">
            <w:pPr>
              <w:pStyle w:val="ListParagraph"/>
              <w:ind w:left="0"/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ЛАДА ВАЗ 21144</w:t>
            </w:r>
          </w:p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Автомобиль грузовой</w:t>
            </w:r>
            <w:r>
              <w:rPr>
                <w:color w:val="800000"/>
                <w:lang w:eastAsia="en-US"/>
              </w:rPr>
              <w:t>:</w:t>
            </w:r>
          </w:p>
          <w:p w:rsidR="005C046A" w:rsidRPr="005060A1" w:rsidRDefault="005C046A" w:rsidP="003F44FF">
            <w:pPr>
              <w:pStyle w:val="ListParagraph"/>
              <w:ind w:left="0"/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УАЗ</w:t>
            </w:r>
            <w:r>
              <w:rPr>
                <w:color w:val="800000"/>
                <w:lang w:eastAsia="en-US"/>
              </w:rPr>
              <w:t xml:space="preserve"> 396254</w:t>
            </w:r>
          </w:p>
        </w:tc>
        <w:tc>
          <w:tcPr>
            <w:tcW w:w="1740" w:type="dxa"/>
          </w:tcPr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604552,28</w:t>
            </w:r>
          </w:p>
        </w:tc>
        <w:tc>
          <w:tcPr>
            <w:tcW w:w="1740" w:type="dxa"/>
          </w:tcPr>
          <w:p w:rsidR="005C046A" w:rsidRPr="005060A1" w:rsidRDefault="005C046A" w:rsidP="003F44FF">
            <w:pPr>
              <w:rPr>
                <w:color w:val="800000"/>
                <w:lang w:eastAsia="en-US"/>
              </w:rPr>
            </w:pPr>
          </w:p>
        </w:tc>
      </w:tr>
    </w:tbl>
    <w:p w:rsidR="005C046A" w:rsidRDefault="005C046A" w:rsidP="004A1AFA">
      <w:pPr>
        <w:rPr>
          <w:color w:val="800000"/>
        </w:rPr>
      </w:pPr>
    </w:p>
    <w:p w:rsidR="005C046A" w:rsidRDefault="005C046A" w:rsidP="004A1AFA"/>
    <w:sectPr w:rsidR="005C046A" w:rsidSect="001703F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ADF"/>
    <w:multiLevelType w:val="hybridMultilevel"/>
    <w:tmpl w:val="8272D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A4A7F"/>
    <w:multiLevelType w:val="hybridMultilevel"/>
    <w:tmpl w:val="5262D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3F8"/>
    <w:rsid w:val="00095E95"/>
    <w:rsid w:val="000F2EB6"/>
    <w:rsid w:val="001703F8"/>
    <w:rsid w:val="001D1558"/>
    <w:rsid w:val="001E3859"/>
    <w:rsid w:val="002C07DB"/>
    <w:rsid w:val="00355239"/>
    <w:rsid w:val="003D720F"/>
    <w:rsid w:val="003F44FF"/>
    <w:rsid w:val="004A1AFA"/>
    <w:rsid w:val="004C5407"/>
    <w:rsid w:val="005060A1"/>
    <w:rsid w:val="005655CE"/>
    <w:rsid w:val="005C046A"/>
    <w:rsid w:val="0060218B"/>
    <w:rsid w:val="007A246B"/>
    <w:rsid w:val="008F0464"/>
    <w:rsid w:val="00AB1AB7"/>
    <w:rsid w:val="00B8397F"/>
    <w:rsid w:val="00BE239D"/>
    <w:rsid w:val="00C34E2A"/>
    <w:rsid w:val="00C57BEE"/>
    <w:rsid w:val="00C8597C"/>
    <w:rsid w:val="00CA60E9"/>
    <w:rsid w:val="00EE0738"/>
    <w:rsid w:val="00F542A6"/>
    <w:rsid w:val="00F9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3F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703F8"/>
    <w:pPr>
      <w:ind w:left="720"/>
    </w:pPr>
  </w:style>
  <w:style w:type="table" w:styleId="TableGrid">
    <w:name w:val="Table Grid"/>
    <w:basedOn w:val="TableNormal"/>
    <w:uiPriority w:val="99"/>
    <w:rsid w:val="001703F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3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</Pages>
  <Words>149</Words>
  <Characters>851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2014-05-07T09:10:00Z</dcterms:created>
  <dcterms:modified xsi:type="dcterms:W3CDTF">2016-04-29T06:01:00Z</dcterms:modified>
</cp:coreProperties>
</file>